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06C7D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651EDBBD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Shoreham, Kent.</w:t>
      </w:r>
    </w:p>
    <w:p w14:paraId="6BE0C3D0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C500D2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BD2E50" w14:textId="77777777" w:rsidR="007634CA" w:rsidRDefault="007634CA" w:rsidP="007634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CA68B79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C41AE0D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BEDD66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406022" w14:textId="77777777" w:rsidR="007634CA" w:rsidRDefault="007634CA" w:rsidP="007634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01399CBD" w14:textId="77777777" w:rsidR="00BA00AB" w:rsidRPr="007634CA" w:rsidRDefault="00BA00AB" w:rsidP="007634CA"/>
    <w:sectPr w:rsidR="00BA00AB" w:rsidRPr="007634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AAFBB" w14:textId="77777777" w:rsidR="007634CA" w:rsidRDefault="007634CA" w:rsidP="009139A6">
      <w:r>
        <w:separator/>
      </w:r>
    </w:p>
  </w:endnote>
  <w:endnote w:type="continuationSeparator" w:id="0">
    <w:p w14:paraId="03CC5775" w14:textId="77777777" w:rsidR="007634CA" w:rsidRDefault="007634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C4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67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63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EA9AC" w14:textId="77777777" w:rsidR="007634CA" w:rsidRDefault="007634CA" w:rsidP="009139A6">
      <w:r>
        <w:separator/>
      </w:r>
    </w:p>
  </w:footnote>
  <w:footnote w:type="continuationSeparator" w:id="0">
    <w:p w14:paraId="249A8F36" w14:textId="77777777" w:rsidR="007634CA" w:rsidRDefault="007634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3E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EA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7B4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4CA"/>
    <w:rsid w:val="000666E0"/>
    <w:rsid w:val="002510B7"/>
    <w:rsid w:val="005C130B"/>
    <w:rsid w:val="007634C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2ED42"/>
  <w15:chartTrackingRefBased/>
  <w15:docId w15:val="{A49E13FB-8654-41BA-86E5-8EBB3664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634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2022-04-09T18:27:00Z</dcterms:created>
  <dcterms:modified xsi:type="dcterms:W3CDTF">2022-04-09T18:27:00Z</dcterms:modified>
</cp:coreProperties>
</file>